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EA6" w:rsidRDefault="009C0EA6" w:rsidP="009C0E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NANCALYN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9C0EA6" w:rsidRDefault="009C0EA6" w:rsidP="009C0E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9C0EA6" w:rsidRDefault="009C0EA6" w:rsidP="009C0E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0EA6" w:rsidRDefault="009C0EA6" w:rsidP="009C0E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0EA6" w:rsidRDefault="009C0EA6" w:rsidP="009C0E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Devon, by Edmund</w:t>
      </w:r>
    </w:p>
    <w:p w:rsidR="009C0EA6" w:rsidRDefault="009C0EA6" w:rsidP="009C0E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Lacy, Bishop of Exeter.</w:t>
      </w:r>
    </w:p>
    <w:p w:rsidR="009C0EA6" w:rsidRDefault="009C0EA6" w:rsidP="009C0E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vol.4 pp.92-3)</w:t>
      </w:r>
    </w:p>
    <w:p w:rsidR="009C0EA6" w:rsidRDefault="009C0EA6" w:rsidP="009C0E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0EA6" w:rsidRDefault="009C0EA6" w:rsidP="009C0E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0EA6" w:rsidRPr="0070763A" w:rsidRDefault="009C0EA6" w:rsidP="009C0E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2016</w:t>
      </w:r>
    </w:p>
    <w:p w:rsidR="006B2F86" w:rsidRPr="009C0EA6" w:rsidRDefault="009C0EA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9C0E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EA6" w:rsidRDefault="009C0EA6" w:rsidP="00E71FC3">
      <w:pPr>
        <w:spacing w:after="0" w:line="240" w:lineRule="auto"/>
      </w:pPr>
      <w:r>
        <w:separator/>
      </w:r>
    </w:p>
  </w:endnote>
  <w:endnote w:type="continuationSeparator" w:id="0">
    <w:p w:rsidR="009C0EA6" w:rsidRDefault="009C0E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EA6" w:rsidRDefault="009C0EA6" w:rsidP="00E71FC3">
      <w:pPr>
        <w:spacing w:after="0" w:line="240" w:lineRule="auto"/>
      </w:pPr>
      <w:r>
        <w:separator/>
      </w:r>
    </w:p>
  </w:footnote>
  <w:footnote w:type="continuationSeparator" w:id="0">
    <w:p w:rsidR="009C0EA6" w:rsidRDefault="009C0E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EA6"/>
    <w:rsid w:val="009C0EA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9F92B"/>
  <w15:chartTrackingRefBased/>
  <w15:docId w15:val="{4EBF5A52-11A5-428B-99CD-EC8F5C3A4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2016-03-03T19:49:00Z</dcterms:created>
  <dcterms:modified xsi:type="dcterms:W3CDTF">2016-03-03T19:50:00Z</dcterms:modified>
</cp:coreProperties>
</file>